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4505A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3850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6F5804">
        <w:rPr>
          <w:rFonts w:ascii="Verdana" w:eastAsia="Verdana" w:hAnsi="Verdana" w:cs="Times New Roman"/>
          <w:b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3B676696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6F5804" w:rsidRPr="006F5804">
            <w:rPr>
              <w:rFonts w:ascii="Verdana" w:hAnsi="Verdana" w:cstheme="minorHAnsi"/>
              <w:b/>
            </w:rPr>
            <w:t>POST/DYS/OB/GZ/0</w:t>
          </w:r>
          <w:r w:rsidR="006C21E4">
            <w:rPr>
              <w:rFonts w:ascii="Verdana" w:hAnsi="Verdana" w:cstheme="minorHAnsi"/>
              <w:b/>
            </w:rPr>
            <w:t>1123</w:t>
          </w:r>
          <w:r w:rsidR="006F5804" w:rsidRPr="006F5804">
            <w:rPr>
              <w:rFonts w:ascii="Verdana" w:hAnsi="Verdana" w:cstheme="minorHAnsi"/>
              <w:b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97E0A">
        <w:rPr>
          <w:rFonts w:ascii="Verdana" w:hAnsi="Verdana" w:cstheme="minorHAnsi"/>
          <w:szCs w:val="18"/>
          <w:lang w:eastAsia="pl-PL"/>
        </w:rPr>
        <w:t>.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6C21E4" w:rsidRPr="006C21E4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Ełk obszar VIII – gmina: Prostki, Rajgród, Stare Juchy</w:t>
      </w:r>
      <w:r w:rsidR="00F97E0A" w:rsidRPr="00F97E0A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E6B9E34" w:rsidR="00347E8D" w:rsidRPr="006B2C28" w:rsidRDefault="006F580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C21E4">
            <w:rPr>
              <w:rFonts w:asciiTheme="majorHAnsi" w:hAnsiTheme="majorHAnsi"/>
              <w:color w:val="000000" w:themeColor="text1"/>
              <w:sz w:val="14"/>
              <w:szCs w:val="18"/>
            </w:rPr>
            <w:t>1123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0E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02283"/>
    <w:rsid w:val="001112C2"/>
    <w:rsid w:val="0011285E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385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1E4"/>
    <w:rsid w:val="006C4791"/>
    <w:rsid w:val="006C4B70"/>
    <w:rsid w:val="006C6089"/>
    <w:rsid w:val="006D16F1"/>
    <w:rsid w:val="006E100D"/>
    <w:rsid w:val="006E2000"/>
    <w:rsid w:val="006E5EF6"/>
    <w:rsid w:val="006F3B57"/>
    <w:rsid w:val="006F5804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040D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CB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0FC5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182"/>
    <w:rsid w:val="00C64A07"/>
    <w:rsid w:val="00C6569B"/>
    <w:rsid w:val="00C66B9A"/>
    <w:rsid w:val="00C6752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42D3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FA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E0A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1285E"/>
    <w:rsid w:val="00132203"/>
    <w:rsid w:val="002316A2"/>
    <w:rsid w:val="00992837"/>
    <w:rsid w:val="009E5850"/>
    <w:rsid w:val="00A55CBC"/>
    <w:rsid w:val="00A8789F"/>
    <w:rsid w:val="00C57182"/>
    <w:rsid w:val="00DE6E39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1123 - Załącznik nr 8 do SWZ - Odpady.docx</dmsv2BaseFileName>
    <dmsv2BaseDisplayName xmlns="http://schemas.microsoft.com/sharepoint/v3">1123 - Załącznik nr 8 do SWZ - Odpady</dmsv2BaseDisplayName>
    <dmsv2SWPP2ObjectNumber xmlns="http://schemas.microsoft.com/sharepoint/v3">POST/DYS/OB/GZ/01123/2026                         </dmsv2SWPP2ObjectNumber>
    <dmsv2SWPP2SumMD5 xmlns="http://schemas.microsoft.com/sharepoint/v3">c83c43d0bef4df13777e7fe100754ef8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24823483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FJ3FSM7XJ42E-1652426618-7981</_dlc_DocId>
    <_dlc_DocIdUrl xmlns="a19cb1c7-c5c7-46d4-85ae-d83685407bba">
      <Url>https://swpp2.dms.gkpge.pl/sites/43/_layouts/15/DocIdRedir.aspx?ID=FJ3FSM7XJ42E-1652426618-7981</Url>
      <Description>FJ3FSM7XJ42E-1652426618-7981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41BF32-B8E3-4D27-A54B-0B1830674A54}"/>
</file>

<file path=customXml/itemProps5.xml><?xml version="1.0" encoding="utf-8"?>
<ds:datastoreItem xmlns:ds="http://schemas.openxmlformats.org/officeDocument/2006/customXml" ds:itemID="{F875FFCB-6BF4-476B-93F3-02AF0D4E39E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POST/DYS/OB/GZ/01123/2026</dc:subject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2026-02-03T09:11:00Z</dcterms:created>
  <dcterms:modified xsi:type="dcterms:W3CDTF">2026-03-29T14:12:00Z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ad06cb0b-d7d9-4c07-931e-a6e19233d93c</vt:lpwstr>
  </property>
</Properties>
</file>